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8C" w:rsidRPr="00D379D9" w:rsidRDefault="00303D63" w:rsidP="00C0339F">
      <w:pPr>
        <w:jc w:val="right"/>
        <w:rPr>
          <w:rFonts w:ascii="Times New Roman" w:eastAsia="Calibri" w:hAnsi="Times New Roman"/>
          <w:sz w:val="24"/>
          <w:szCs w:val="24"/>
        </w:rPr>
      </w:pPr>
      <w:bookmarkStart w:id="0" w:name="_Toc482792131"/>
      <w:r w:rsidRPr="00D379D9">
        <w:rPr>
          <w:rFonts w:ascii="Times New Roman" w:eastAsia="Calibri" w:hAnsi="Times New Roman"/>
          <w:sz w:val="24"/>
          <w:szCs w:val="24"/>
        </w:rPr>
        <w:t>П</w:t>
      </w:r>
      <w:r w:rsidR="00194F7C" w:rsidRPr="00D379D9">
        <w:rPr>
          <w:rFonts w:ascii="Times New Roman" w:eastAsia="Calibri" w:hAnsi="Times New Roman"/>
          <w:sz w:val="24"/>
          <w:szCs w:val="24"/>
        </w:rPr>
        <w:t>риложение</w:t>
      </w:r>
      <w:r w:rsidRPr="00D379D9">
        <w:rPr>
          <w:rFonts w:ascii="Times New Roman" w:eastAsia="Calibri" w:hAnsi="Times New Roman"/>
          <w:sz w:val="24"/>
          <w:szCs w:val="24"/>
        </w:rPr>
        <w:t xml:space="preserve"> №</w:t>
      </w:r>
      <w:r w:rsidR="00194F7C" w:rsidRPr="00D379D9">
        <w:rPr>
          <w:rFonts w:ascii="Times New Roman" w:eastAsia="Calibri" w:hAnsi="Times New Roman"/>
          <w:sz w:val="24"/>
          <w:szCs w:val="24"/>
        </w:rPr>
        <w:t>1</w:t>
      </w:r>
      <w:r w:rsidRPr="00D379D9">
        <w:rPr>
          <w:rFonts w:ascii="Times New Roman" w:eastAsia="Calibri" w:hAnsi="Times New Roman"/>
          <w:sz w:val="24"/>
          <w:szCs w:val="24"/>
        </w:rPr>
        <w:t>3</w:t>
      </w:r>
    </w:p>
    <w:p w:rsidR="003C728C" w:rsidRPr="0029381F" w:rsidRDefault="0029381F" w:rsidP="0029381F">
      <w:pPr>
        <w:spacing w:line="240" w:lineRule="auto"/>
        <w:ind w:firstLine="0"/>
        <w:rPr>
          <w:rFonts w:ascii="Times New Roman" w:eastAsia="Calibri" w:hAnsi="Times New Roman"/>
          <w:szCs w:val="22"/>
        </w:rPr>
      </w:pPr>
      <w:proofErr w:type="gramStart"/>
      <w:r w:rsidRPr="0029381F">
        <w:rPr>
          <w:rFonts w:ascii="Times New Roman" w:eastAsia="Calibri" w:hAnsi="Times New Roman"/>
          <w:szCs w:val="22"/>
        </w:rPr>
        <w:t>Содержание искусственных  сооружений  на  автомобильной  дорогеМ-2 «Крым» Москва – Тула – Орел – Курск – Белгород - граница с Украиной, участок км 603+000 - км 703+820, М-2 «Крым» Москва - Тула - Орел - Курск - Белгород - граница с Украиной – Прохоровка – Губкин – Р-298 Курск - Воронеж - автомобильная дорога Р-22 «Каспий», участок  км 0+000 - км 68+000,   участок  км 68+000 - км 138+360, Белгородская область</w:t>
      </w:r>
      <w:proofErr w:type="gramEnd"/>
    </w:p>
    <w:p w:rsidR="003C728C" w:rsidRPr="00DC3275" w:rsidRDefault="00DC3275" w:rsidP="00DC3275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DC3275">
        <w:rPr>
          <w:rFonts w:ascii="Times New Roman" w:eastAsia="Calibri" w:hAnsi="Times New Roman"/>
          <w:b/>
          <w:sz w:val="28"/>
          <w:szCs w:val="28"/>
        </w:rPr>
        <w:t>ФОРМА ПРЕДПИСАНИЯ</w:t>
      </w:r>
    </w:p>
    <w:tbl>
      <w:tblPr>
        <w:tblW w:w="111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5"/>
        <w:gridCol w:w="906"/>
        <w:gridCol w:w="3062"/>
        <w:gridCol w:w="1170"/>
        <w:gridCol w:w="1326"/>
        <w:gridCol w:w="1050"/>
        <w:gridCol w:w="1072"/>
        <w:gridCol w:w="249"/>
        <w:gridCol w:w="1134"/>
      </w:tblGrid>
      <w:tr w:rsidR="003C728C" w:rsidRPr="003C728C" w:rsidTr="004D34B2">
        <w:trPr>
          <w:trHeight w:val="3129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40"/>
            </w:tblGrid>
            <w:tr w:rsidR="003C728C" w:rsidRPr="003C728C" w:rsidTr="004D34B2">
              <w:trPr>
                <w:trHeight w:val="3129"/>
                <w:tblCellSpacing w:w="0" w:type="dxa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C728C" w:rsidRDefault="003C728C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bookmarkStart w:id="1" w:name="_GoBack"/>
                  <w:bookmarkEnd w:id="1"/>
                  <w:r w:rsidRPr="003C728C">
                    <w:rPr>
                      <w:rFonts w:cs="Arial"/>
                      <w:noProof/>
                      <w:sz w:val="20"/>
                    </w:rPr>
                    <w:drawing>
                      <wp:anchor distT="0" distB="0" distL="114300" distR="114300" simplePos="0" relativeHeight="251659264" behindDoc="0" locked="0" layoutInCell="1" allowOverlap="1" wp14:anchorId="64FCB201" wp14:editId="4D45AA94">
                        <wp:simplePos x="0" y="0"/>
                        <wp:positionH relativeFrom="column">
                          <wp:posOffset>1172845</wp:posOffset>
                        </wp:positionH>
                        <wp:positionV relativeFrom="paragraph">
                          <wp:posOffset>-784225</wp:posOffset>
                        </wp:positionV>
                        <wp:extent cx="772795" cy="631825"/>
                        <wp:effectExtent l="0" t="0" r="8255" b="0"/>
                        <wp:wrapNone/>
                        <wp:docPr id="1" name="Рисунок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Рисунок 1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279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ФЕДЕРАЛЬНОЕ КАЗЕННОЕ УЧРЕЖДЕНИЕ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«УПРАВЛЕНИЕ АВТОМОБИЛЬНОЙ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МАГИСТРАЛИ МОСКВА-ХАРЬКОВ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>ФЕДЕРАЛЬНОГО ДОРОЖНОГО АГЕНТСТВА»</w:t>
                  </w:r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br/>
                    <w:t xml:space="preserve">(ФКУ </w:t>
                  </w:r>
                  <w:proofErr w:type="spellStart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>Упрдор</w:t>
                  </w:r>
                  <w:proofErr w:type="spellEnd"/>
                  <w:r w:rsidRPr="003C728C">
                    <w:rPr>
                      <w:rFonts w:ascii="Times New Roman" w:hAnsi="Times New Roman"/>
                      <w:b/>
                      <w:bCs/>
                      <w:sz w:val="20"/>
                    </w:rPr>
                    <w:t xml:space="preserve"> Москва-Харьков)</w:t>
                  </w:r>
                </w:p>
                <w:p w:rsidR="00C80D99" w:rsidRPr="003C728C" w:rsidRDefault="00C80D99" w:rsidP="003C728C">
                  <w:pPr>
                    <w:spacing w:after="0" w:line="240" w:lineRule="auto"/>
                    <w:ind w:left="0" w:right="0" w:firstLine="0"/>
                    <w:jc w:val="center"/>
                    <w:rPr>
                      <w:rFonts w:ascii="Times New Roman" w:hAnsi="Times New Roman"/>
                      <w:sz w:val="20"/>
                    </w:rPr>
                  </w:pPr>
                </w:p>
              </w:tc>
            </w:tr>
          </w:tbl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cs="Arial"/>
                <w:sz w:val="20"/>
              </w:rPr>
            </w:pPr>
          </w:p>
        </w:tc>
        <w:tc>
          <w:tcPr>
            <w:tcW w:w="60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 xml:space="preserve">ПРЕДПИСАНИЕ № </w:t>
            </w:r>
            <w:r w:rsidRPr="003C728C">
              <w:rPr>
                <w:rFonts w:ascii="Times New Roman" w:hAnsi="Times New Roman"/>
                <w:sz w:val="20"/>
              </w:rPr>
              <w:br/>
              <w:t>на устранение нарушений требований к содержанию Объекта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br/>
              <w:t xml:space="preserve">(_______________________________________________) </w:t>
            </w:r>
            <w:proofErr w:type="gramEnd"/>
          </w:p>
        </w:tc>
      </w:tr>
      <w:tr w:rsidR="003C728C" w:rsidRPr="003C728C" w:rsidTr="004D34B2">
        <w:trPr>
          <w:trHeight w:val="1375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24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Комсомольская ул., д. 15,г</w:t>
            </w:r>
            <w:proofErr w:type="gramStart"/>
            <w:r w:rsidRPr="003C728C">
              <w:rPr>
                <w:rFonts w:ascii="Times New Roman" w:hAnsi="Times New Roman"/>
                <w:sz w:val="20"/>
              </w:rPr>
              <w:t>.О</w:t>
            </w:r>
            <w:proofErr w:type="gramEnd"/>
            <w:r w:rsidRPr="003C728C">
              <w:rPr>
                <w:rFonts w:ascii="Times New Roman" w:hAnsi="Times New Roman"/>
                <w:sz w:val="20"/>
              </w:rPr>
              <w:t>рел, 302001,</w:t>
            </w:r>
            <w:r w:rsidRPr="003C728C">
              <w:rPr>
                <w:rFonts w:ascii="Times New Roman" w:hAnsi="Times New Roman"/>
                <w:sz w:val="20"/>
              </w:rPr>
              <w:br/>
              <w:t>Телефон:(4862)75-07-85, факс:(4862)47-01-05</w:t>
            </w:r>
            <w:r w:rsidRPr="003C728C">
              <w:rPr>
                <w:rFonts w:ascii="Times New Roman" w:hAnsi="Times New Roman"/>
                <w:sz w:val="20"/>
              </w:rPr>
              <w:br/>
              <w:t>E-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mail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>: doroga@uprdor-m2.ru, http://mh.rosavtodor.gov.ru/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ОКПО 03414937; ОГРН 1025700789047;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         ИНН/КПП  5752000133/ 575201001</w:t>
            </w:r>
          </w:p>
        </w:tc>
        <w:tc>
          <w:tcPr>
            <w:tcW w:w="60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3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Выдано:_______________________________</w:t>
            </w:r>
          </w:p>
        </w:tc>
      </w:tr>
      <w:tr w:rsidR="003C728C" w:rsidRPr="003C728C" w:rsidTr="004D34B2">
        <w:trPr>
          <w:trHeight w:val="301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728C">
              <w:rPr>
                <w:rFonts w:ascii="Times New Roman" w:hAnsi="Times New Roman"/>
                <w:sz w:val="16"/>
                <w:szCs w:val="16"/>
              </w:rPr>
              <w:t xml:space="preserve">          (наименование организации)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60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Дата вручения: «____» ____________ 20___ г.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449"/>
        </w:trPr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 </w:t>
            </w:r>
            <w:r>
              <w:rPr>
                <w:rFonts w:ascii="Times New Roman" w:hAnsi="Times New Roman"/>
                <w:sz w:val="20"/>
              </w:rPr>
              <w:br/>
            </w:r>
            <w:proofErr w:type="gramStart"/>
            <w:r>
              <w:rPr>
                <w:rFonts w:ascii="Times New Roman" w:hAnsi="Times New Roman"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</w:rPr>
              <w:t>/п</w:t>
            </w:r>
            <w:r>
              <w:rPr>
                <w:rFonts w:ascii="Times New Roman" w:hAnsi="Times New Roman"/>
                <w:sz w:val="20"/>
              </w:rPr>
              <w:br/>
              <w:t>(код показателя</w:t>
            </w:r>
            <w:r w:rsidRPr="003C728C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 xml:space="preserve">Адрес участка, </w:t>
            </w:r>
            <w:proofErr w:type="spellStart"/>
            <w:proofErr w:type="gramStart"/>
            <w:r w:rsidRPr="003C728C">
              <w:rPr>
                <w:rFonts w:ascii="Times New Roman" w:hAnsi="Times New Roman"/>
                <w:color w:val="000000"/>
                <w:sz w:val="20"/>
              </w:rPr>
              <w:t>км</w:t>
            </w:r>
            <w:proofErr w:type="gramEnd"/>
            <w:r w:rsidRPr="003C728C">
              <w:rPr>
                <w:rFonts w:ascii="Times New Roman" w:hAnsi="Times New Roman"/>
                <w:color w:val="000000"/>
                <w:sz w:val="20"/>
              </w:rPr>
              <w:t>+м</w:t>
            </w:r>
            <w:proofErr w:type="spellEnd"/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Вид нарушения, дефект содержания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Требуемый срок устранения (дата и время)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Отметка о выполнении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Объемы работ</w:t>
            </w:r>
            <w:r w:rsidR="004D34B2">
              <w:rPr>
                <w:rFonts w:ascii="Times New Roman" w:hAnsi="Times New Roman"/>
                <w:sz w:val="20"/>
              </w:rPr>
              <w:t xml:space="preserve"> (устраняемых дефектов)</w:t>
            </w:r>
          </w:p>
        </w:tc>
      </w:tr>
      <w:tr w:rsidR="003C728C" w:rsidRPr="003C728C" w:rsidTr="004D34B2">
        <w:trPr>
          <w:trHeight w:val="1362"/>
        </w:trPr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Фактический срок устранения (дата и время)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Заказчика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Подпись Исполнителя</w:t>
            </w:r>
          </w:p>
        </w:tc>
        <w:tc>
          <w:tcPr>
            <w:tcW w:w="1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8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3C728C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</w:tr>
      <w:tr w:rsidR="003C728C" w:rsidRPr="003C728C" w:rsidTr="004D34B2">
        <w:trPr>
          <w:trHeight w:val="1545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Информацию   об устранении   выявленных нарушений (дефектов, замечаний) указанных  в  предписании  представьте в отдел дорожных сооружений  ФКУ </w:t>
            </w:r>
            <w:proofErr w:type="spellStart"/>
            <w:r w:rsidRPr="003C728C">
              <w:rPr>
                <w:rFonts w:ascii="Times New Roman" w:hAnsi="Times New Roman"/>
                <w:sz w:val="20"/>
              </w:rPr>
              <w:t>Упрдор</w:t>
            </w:r>
            <w:proofErr w:type="spellEnd"/>
            <w:r w:rsidRPr="003C728C">
              <w:rPr>
                <w:rFonts w:ascii="Times New Roman" w:hAnsi="Times New Roman"/>
                <w:sz w:val="20"/>
              </w:rPr>
              <w:t xml:space="preserve"> Москва-Харьков с приложением фотографий до и после устранения дефекта не позже крайнего срока указанного в предписании.</w:t>
            </w:r>
            <w:r w:rsidRPr="003C728C">
              <w:rPr>
                <w:rFonts w:ascii="Times New Roman" w:hAnsi="Times New Roman"/>
                <w:sz w:val="20"/>
              </w:rPr>
              <w:br/>
              <w:t xml:space="preserve">    В случае невыполнения предписания к Вам будут применены предусмотренные по Государственному контракту № _________________ от «___» ____________ 20___ г. штрафные санкции.</w:t>
            </w:r>
          </w:p>
        </w:tc>
      </w:tr>
      <w:tr w:rsidR="003C728C" w:rsidRPr="003C728C" w:rsidTr="004D34B2">
        <w:trPr>
          <w:trHeight w:val="720"/>
        </w:trPr>
        <w:tc>
          <w:tcPr>
            <w:tcW w:w="111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Примечания к приложению №12: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</w:rPr>
              <w:t>1)</w:t>
            </w:r>
            <w:r w:rsidRPr="003C728C">
              <w:rPr>
                <w:rFonts w:ascii="Times New Roman" w:hAnsi="Times New Roman"/>
                <w:sz w:val="20"/>
              </w:rPr>
              <w:t xml:space="preserve">В графе 8 указываются объемы работ </w:t>
            </w:r>
            <w:r w:rsidR="004D34B2">
              <w:rPr>
                <w:rFonts w:ascii="Times New Roman" w:hAnsi="Times New Roman"/>
                <w:sz w:val="20"/>
              </w:rPr>
              <w:t xml:space="preserve">(дефектов) </w:t>
            </w:r>
            <w:r w:rsidRPr="003C728C">
              <w:rPr>
                <w:rFonts w:ascii="Times New Roman" w:hAnsi="Times New Roman"/>
                <w:sz w:val="20"/>
              </w:rPr>
              <w:t xml:space="preserve">устраняемые </w:t>
            </w:r>
            <w:r w:rsidR="004D34B2" w:rsidRPr="004D34B2">
              <w:rPr>
                <w:rFonts w:ascii="Times New Roman" w:hAnsi="Times New Roman"/>
                <w:sz w:val="20"/>
              </w:rPr>
              <w:t>исходя из конкретных условий содержания</w:t>
            </w:r>
            <w:r w:rsidR="004D34B2">
              <w:rPr>
                <w:rFonts w:ascii="Times New Roman" w:hAnsi="Times New Roman"/>
                <w:sz w:val="20"/>
              </w:rPr>
              <w:t xml:space="preserve">. </w:t>
            </w:r>
          </w:p>
          <w:p w:rsidR="00E93468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2)</w:t>
            </w:r>
            <w:r w:rsidR="00E93468">
              <w:t xml:space="preserve"> </w:t>
            </w:r>
            <w:r w:rsidR="00E93468">
              <w:rPr>
                <w:rFonts w:ascii="Times New Roman" w:hAnsi="Times New Roman"/>
                <w:sz w:val="20"/>
              </w:rPr>
              <w:t xml:space="preserve">В случае неисполнение </w:t>
            </w:r>
            <w:r w:rsidR="009E5E7E">
              <w:rPr>
                <w:rFonts w:ascii="Times New Roman" w:hAnsi="Times New Roman"/>
                <w:sz w:val="20"/>
              </w:rPr>
              <w:t xml:space="preserve">предписания в указанные сроки или в объемах менее зафиксированных в </w:t>
            </w:r>
            <w:r w:rsidR="009E5E7E" w:rsidRPr="009E5E7E">
              <w:rPr>
                <w:rFonts w:ascii="Times New Roman" w:hAnsi="Times New Roman"/>
                <w:sz w:val="20"/>
              </w:rPr>
              <w:t xml:space="preserve">графе 8 </w:t>
            </w:r>
            <w:r w:rsidR="009E5E7E">
              <w:rPr>
                <w:rFonts w:ascii="Times New Roman" w:hAnsi="Times New Roman"/>
                <w:sz w:val="20"/>
              </w:rPr>
              <w:t xml:space="preserve">составляется  </w:t>
            </w:r>
            <w:r w:rsidR="00E93468" w:rsidRPr="00E93468">
              <w:rPr>
                <w:rFonts w:ascii="Times New Roman" w:hAnsi="Times New Roman"/>
                <w:sz w:val="20"/>
              </w:rPr>
              <w:t>двухсторонн</w:t>
            </w:r>
            <w:r w:rsidR="009E5E7E">
              <w:rPr>
                <w:rFonts w:ascii="Times New Roman" w:hAnsi="Times New Roman"/>
                <w:sz w:val="20"/>
              </w:rPr>
              <w:t>ий</w:t>
            </w:r>
            <w:r w:rsidR="00E93468" w:rsidRPr="00E93468">
              <w:rPr>
                <w:rFonts w:ascii="Times New Roman" w:hAnsi="Times New Roman"/>
                <w:sz w:val="20"/>
              </w:rPr>
              <w:t xml:space="preserve"> акт Заказчика и Исполнителя о выявленных нарушениях по качеству оказанных услуг</w:t>
            </w:r>
            <w:r w:rsidR="009E5E7E">
              <w:rPr>
                <w:rFonts w:ascii="Times New Roman" w:hAnsi="Times New Roman"/>
                <w:sz w:val="20"/>
              </w:rPr>
              <w:t>. Форма акта прилагается</w:t>
            </w:r>
            <w:r w:rsidR="00D1614D">
              <w:rPr>
                <w:rFonts w:ascii="Times New Roman" w:hAnsi="Times New Roman"/>
                <w:sz w:val="20"/>
              </w:rPr>
              <w:t xml:space="preserve"> ниже</w:t>
            </w:r>
            <w:r w:rsidR="009E5E7E">
              <w:rPr>
                <w:rFonts w:ascii="Times New Roman" w:hAnsi="Times New Roman"/>
                <w:sz w:val="20"/>
              </w:rPr>
              <w:t>.</w:t>
            </w:r>
            <w:r w:rsidR="00E93468">
              <w:rPr>
                <w:rFonts w:ascii="Times New Roman" w:hAnsi="Times New Roman"/>
                <w:sz w:val="20"/>
              </w:rPr>
              <w:t xml:space="preserve"> </w:t>
            </w:r>
          </w:p>
          <w:p w:rsidR="003C728C" w:rsidRPr="003C728C" w:rsidRDefault="003C728C" w:rsidP="00E9346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3C728C" w:rsidRPr="003C728C" w:rsidTr="004D34B2">
        <w:trPr>
          <w:trHeight w:val="262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Заказчика: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393"/>
        </w:trPr>
        <w:tc>
          <w:tcPr>
            <w:tcW w:w="5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3C728C" w:rsidRPr="003C728C" w:rsidTr="004D34B2">
        <w:trPr>
          <w:trHeight w:val="78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3C728C">
              <w:rPr>
                <w:rFonts w:ascii="Times New Roman" w:hAnsi="Times New Roman"/>
                <w:b/>
                <w:bCs/>
                <w:sz w:val="20"/>
              </w:rPr>
              <w:t>Представитель Исполнителя:</w:t>
            </w:r>
          </w:p>
        </w:tc>
        <w:tc>
          <w:tcPr>
            <w:tcW w:w="2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C728C">
              <w:rPr>
                <w:rFonts w:ascii="Times New Roman" w:hAnsi="Times New Roman"/>
                <w:sz w:val="20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28C" w:rsidRPr="003C728C" w:rsidRDefault="003C728C" w:rsidP="003C728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0"/>
              </w:rPr>
            </w:pPr>
          </w:p>
        </w:tc>
      </w:tr>
    </w:tbl>
    <w:p w:rsidR="003C728C" w:rsidRDefault="003C728C" w:rsidP="00DC3275">
      <w:pPr>
        <w:ind w:left="0" w:firstLine="0"/>
        <w:rPr>
          <w:rFonts w:ascii="Times New Roman" w:eastAsia="Calibri" w:hAnsi="Times New Roman"/>
          <w:sz w:val="28"/>
          <w:szCs w:val="28"/>
        </w:rPr>
      </w:pPr>
    </w:p>
    <w:p w:rsidR="0029381F" w:rsidRDefault="0029381F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</w:p>
    <w:p w:rsidR="003C728C" w:rsidRPr="00DC3275" w:rsidRDefault="003C728C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4"/>
          <w:szCs w:val="24"/>
        </w:rPr>
      </w:pPr>
      <w:r w:rsidRPr="00DC3275">
        <w:rPr>
          <w:rFonts w:ascii="Times New Roman" w:eastAsia="Calibri" w:hAnsi="Times New Roman"/>
          <w:sz w:val="24"/>
          <w:szCs w:val="24"/>
        </w:rPr>
        <w:lastRenderedPageBreak/>
        <w:t xml:space="preserve">Приложение </w:t>
      </w:r>
      <w:r w:rsidR="00DC3275">
        <w:rPr>
          <w:rFonts w:ascii="Times New Roman" w:eastAsia="Calibri" w:hAnsi="Times New Roman"/>
          <w:sz w:val="24"/>
          <w:szCs w:val="24"/>
        </w:rPr>
        <w:t>к Предписанию</w:t>
      </w:r>
    </w:p>
    <w:p w:rsidR="009E5E7E" w:rsidRDefault="009E5E7E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D1614D" w:rsidRDefault="00D1614D" w:rsidP="003C728C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</w:p>
    <w:p w:rsidR="009E5E7E" w:rsidRPr="00DC3275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DC3275">
        <w:rPr>
          <w:rFonts w:ascii="Times New Roman" w:eastAsiaTheme="minorHAnsi" w:hAnsi="Times New Roman"/>
          <w:b/>
          <w:sz w:val="28"/>
          <w:szCs w:val="28"/>
          <w:lang w:eastAsia="en-US"/>
        </w:rPr>
        <w:t>АКТ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Проверки исполнения Предписания №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«____» ________ 20__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г.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соответствии с требованиями к качеству оказанных услуг по 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 xml:space="preserve">Договору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__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«____» __________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 20___ г.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«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Объект содержания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9E5E7E" w:rsidRPr="009E5E7E" w:rsidRDefault="00D1614D" w:rsidP="009E5E7E">
      <w:pPr>
        <w:spacing w:after="200" w:line="276" w:lineRule="auto"/>
        <w:ind w:left="0" w:right="0" w:firstLine="0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«___» 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20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</w:t>
      </w:r>
      <w:r w:rsidR="009E5E7E" w:rsidRPr="009E5E7E">
        <w:rPr>
          <w:rFonts w:ascii="Times New Roman" w:eastAsiaTheme="minorHAnsi" w:hAnsi="Times New Roman"/>
          <w:sz w:val="28"/>
          <w:szCs w:val="28"/>
          <w:lang w:eastAsia="en-US"/>
        </w:rPr>
        <w:t>г.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Комиссия в составе,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</w:t>
      </w:r>
      <w:r w:rsidR="00D1614D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Заказчика: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представителя Исполнителя:</w:t>
      </w:r>
    </w:p>
    <w:p w:rsidR="009E5E7E" w:rsidRPr="009E5E7E" w:rsidRDefault="009E5E7E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в ходе осмотра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искусственных 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сооружений на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участке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автомобильной дорог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>и: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«Объект содержания»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 установила факт </w:t>
      </w:r>
      <w:proofErr w:type="spellStart"/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не</w:t>
      </w:r>
      <w:r w:rsidR="004D34B2">
        <w:rPr>
          <w:rFonts w:ascii="Times New Roman" w:eastAsiaTheme="minorHAnsi" w:hAnsi="Times New Roman"/>
          <w:sz w:val="28"/>
          <w:szCs w:val="28"/>
          <w:lang w:eastAsia="en-US"/>
        </w:rPr>
        <w:t>устранения</w:t>
      </w:r>
      <w:proofErr w:type="spellEnd"/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в указанные сроки дефектов содержания указанных в предписании № </w:t>
      </w:r>
      <w:r w:rsidR="00DC3275">
        <w:rPr>
          <w:rFonts w:ascii="Times New Roman" w:eastAsiaTheme="minorHAnsi" w:hAnsi="Times New Roman"/>
          <w:sz w:val="28"/>
          <w:szCs w:val="28"/>
          <w:lang w:eastAsia="en-US"/>
        </w:rPr>
        <w:t xml:space="preserve">__ 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3275" w:rsidRPr="00DC3275">
        <w:rPr>
          <w:rFonts w:ascii="Times New Roman" w:eastAsiaTheme="minorHAnsi" w:hAnsi="Times New Roman"/>
          <w:sz w:val="28"/>
          <w:szCs w:val="28"/>
          <w:lang w:eastAsia="en-US"/>
        </w:rPr>
        <w:t>от  «____» ________ 20__ г.</w:t>
      </w:r>
      <w:r w:rsidRPr="009E5E7E">
        <w:rPr>
          <w:rFonts w:ascii="Times New Roman" w:eastAsiaTheme="minorHAnsi" w:hAnsi="Times New Roman"/>
          <w:sz w:val="28"/>
          <w:szCs w:val="28"/>
          <w:lang w:eastAsia="en-US"/>
        </w:rPr>
        <w:t>, а именно:</w:t>
      </w:r>
    </w:p>
    <w:p w:rsidR="009E5E7E" w:rsidRPr="009E5E7E" w:rsidRDefault="009E5E7E" w:rsidP="009E5E7E">
      <w:pPr>
        <w:spacing w:after="200" w:line="240" w:lineRule="auto"/>
        <w:ind w:left="0" w:right="0" w:firstLine="708"/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11018" w:type="dxa"/>
        <w:tblInd w:w="93" w:type="dxa"/>
        <w:tblLook w:val="04A0" w:firstRow="1" w:lastRow="0" w:firstColumn="1" w:lastColumn="0" w:noHBand="0" w:noVBand="1"/>
      </w:tblPr>
      <w:tblGrid>
        <w:gridCol w:w="1371"/>
        <w:gridCol w:w="1047"/>
        <w:gridCol w:w="4449"/>
        <w:gridCol w:w="1779"/>
        <w:gridCol w:w="2372"/>
      </w:tblGrid>
      <w:tr w:rsidR="004D34B2" w:rsidRPr="004D34B2" w:rsidTr="004D34B2">
        <w:trPr>
          <w:trHeight w:val="460"/>
        </w:trPr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№  </w:t>
            </w:r>
            <w:r w:rsidRPr="004D34B2">
              <w:rPr>
                <w:rFonts w:ascii="Times New Roman" w:hAnsi="Times New Roman"/>
                <w:szCs w:val="22"/>
              </w:rPr>
              <w:br/>
            </w:r>
            <w:proofErr w:type="gramStart"/>
            <w:r w:rsidRPr="004D34B2">
              <w:rPr>
                <w:rFonts w:ascii="Times New Roman" w:hAnsi="Times New Roman"/>
                <w:szCs w:val="22"/>
              </w:rPr>
              <w:t>п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/п</w:t>
            </w:r>
            <w:r w:rsidRPr="004D34B2">
              <w:rPr>
                <w:rFonts w:ascii="Times New Roman" w:hAnsi="Times New Roman"/>
                <w:szCs w:val="22"/>
              </w:rPr>
              <w:br/>
              <w:t>(код показателя)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 xml:space="preserve">Адрес участка, </w:t>
            </w:r>
            <w:proofErr w:type="spellStart"/>
            <w:proofErr w:type="gramStart"/>
            <w:r w:rsidRPr="004D34B2">
              <w:rPr>
                <w:rFonts w:ascii="Times New Roman" w:hAnsi="Times New Roman"/>
                <w:szCs w:val="22"/>
              </w:rPr>
              <w:t>км</w:t>
            </w:r>
            <w:proofErr w:type="gramEnd"/>
            <w:r w:rsidRPr="004D34B2">
              <w:rPr>
                <w:rFonts w:ascii="Times New Roman" w:hAnsi="Times New Roman"/>
                <w:szCs w:val="22"/>
              </w:rPr>
              <w:t>+м</w:t>
            </w:r>
            <w:proofErr w:type="spellEnd"/>
          </w:p>
        </w:tc>
        <w:tc>
          <w:tcPr>
            <w:tcW w:w="4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Вид нарушения, дефект содержания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Требуемый срок устранения (дата и время)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Отметка о выполнении</w:t>
            </w:r>
          </w:p>
        </w:tc>
      </w:tr>
      <w:tr w:rsidR="004D34B2" w:rsidRPr="004D34B2" w:rsidTr="004D34B2">
        <w:trPr>
          <w:trHeight w:val="1079"/>
        </w:trPr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Фактический срок устранения (дата и время)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  <w:r w:rsidRPr="004D34B2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39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4D34B2" w:rsidRPr="004D34B2" w:rsidTr="004D34B2">
        <w:trPr>
          <w:trHeight w:val="268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D34B2" w:rsidRPr="004D34B2" w:rsidRDefault="004D34B2" w:rsidP="004D34B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D34B2" w:rsidRDefault="004D34B2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D1614D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 xml:space="preserve">Представитель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Заказчика</w:t>
      </w: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C3275" w:rsidRDefault="00DC3275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1614D" w:rsidRPr="009E5E7E" w:rsidRDefault="00D1614D" w:rsidP="009E5E7E">
      <w:pPr>
        <w:spacing w:after="200" w:line="240" w:lineRule="auto"/>
        <w:ind w:left="0" w:right="0" w:firstLine="0"/>
        <w:jc w:val="left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614D">
        <w:rPr>
          <w:rFonts w:ascii="Times New Roman" w:eastAsiaTheme="minorHAnsi" w:hAnsi="Times New Roman"/>
          <w:sz w:val="28"/>
          <w:szCs w:val="28"/>
          <w:lang w:eastAsia="en-US"/>
        </w:rPr>
        <w:t>Представитель Исполнителя:</w:t>
      </w:r>
    </w:p>
    <w:p w:rsidR="009E5E7E" w:rsidRPr="003C728C" w:rsidRDefault="009E5E7E" w:rsidP="009E5E7E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3C728C" w:rsidRDefault="003C728C" w:rsidP="00C0339F">
      <w:pPr>
        <w:jc w:val="right"/>
        <w:rPr>
          <w:rFonts w:ascii="Times New Roman" w:eastAsia="Calibri" w:hAnsi="Times New Roman"/>
          <w:sz w:val="28"/>
          <w:szCs w:val="28"/>
        </w:rPr>
      </w:pPr>
    </w:p>
    <w:p w:rsidR="006033D2" w:rsidRPr="003C728C" w:rsidRDefault="00303D63" w:rsidP="00C0339F">
      <w:pPr>
        <w:jc w:val="right"/>
        <w:rPr>
          <w:rFonts w:ascii="Times New Roman" w:eastAsia="Calibri" w:hAnsi="Times New Roman"/>
          <w:sz w:val="28"/>
          <w:szCs w:val="28"/>
        </w:rPr>
      </w:pPr>
      <w:r w:rsidRPr="003C728C">
        <w:rPr>
          <w:rFonts w:ascii="Times New Roman" w:eastAsia="Calibri" w:hAnsi="Times New Roman"/>
          <w:sz w:val="28"/>
          <w:szCs w:val="28"/>
        </w:rPr>
        <w:br/>
      </w:r>
      <w:bookmarkEnd w:id="0"/>
    </w:p>
    <w:p w:rsidR="006033D2" w:rsidRDefault="006033D2" w:rsidP="003C728C">
      <w:pPr>
        <w:tabs>
          <w:tab w:val="left" w:pos="0"/>
        </w:tabs>
        <w:spacing w:after="0" w:line="240" w:lineRule="auto"/>
        <w:ind w:left="0" w:right="-1" w:firstLine="0"/>
        <w:jc w:val="center"/>
        <w:rPr>
          <w:rFonts w:ascii="Times New Roman" w:eastAsia="Calibri" w:hAnsi="Times New Roman"/>
          <w:b/>
          <w:sz w:val="28"/>
          <w:szCs w:val="28"/>
        </w:rPr>
      </w:pPr>
    </w:p>
    <w:sectPr w:rsidR="006033D2" w:rsidSect="0029381F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94F7C"/>
    <w:rsid w:val="001B03A5"/>
    <w:rsid w:val="001C6DEB"/>
    <w:rsid w:val="001D6FD9"/>
    <w:rsid w:val="001F28CB"/>
    <w:rsid w:val="001F4997"/>
    <w:rsid w:val="00213657"/>
    <w:rsid w:val="00237E1E"/>
    <w:rsid w:val="0024243C"/>
    <w:rsid w:val="002600FD"/>
    <w:rsid w:val="0029381F"/>
    <w:rsid w:val="002D16BC"/>
    <w:rsid w:val="00303D63"/>
    <w:rsid w:val="003506DA"/>
    <w:rsid w:val="003573BF"/>
    <w:rsid w:val="00361636"/>
    <w:rsid w:val="00371193"/>
    <w:rsid w:val="00396D19"/>
    <w:rsid w:val="003C56A1"/>
    <w:rsid w:val="003C728C"/>
    <w:rsid w:val="00414C06"/>
    <w:rsid w:val="004235DF"/>
    <w:rsid w:val="00463B8C"/>
    <w:rsid w:val="00487854"/>
    <w:rsid w:val="004D34B2"/>
    <w:rsid w:val="00573E03"/>
    <w:rsid w:val="0059314A"/>
    <w:rsid w:val="005C5864"/>
    <w:rsid w:val="005D3961"/>
    <w:rsid w:val="005E2E5E"/>
    <w:rsid w:val="006033D2"/>
    <w:rsid w:val="00646229"/>
    <w:rsid w:val="0068034B"/>
    <w:rsid w:val="006A16F2"/>
    <w:rsid w:val="006A6FC2"/>
    <w:rsid w:val="006F73F3"/>
    <w:rsid w:val="006F787D"/>
    <w:rsid w:val="00720142"/>
    <w:rsid w:val="00722016"/>
    <w:rsid w:val="0077088D"/>
    <w:rsid w:val="007B01BD"/>
    <w:rsid w:val="007B189E"/>
    <w:rsid w:val="007F504D"/>
    <w:rsid w:val="00851F3C"/>
    <w:rsid w:val="00892A20"/>
    <w:rsid w:val="008A54F5"/>
    <w:rsid w:val="008B0DB7"/>
    <w:rsid w:val="009178AF"/>
    <w:rsid w:val="00940F36"/>
    <w:rsid w:val="00984B9D"/>
    <w:rsid w:val="00994DB0"/>
    <w:rsid w:val="009D1429"/>
    <w:rsid w:val="009E5E7E"/>
    <w:rsid w:val="00A33A5B"/>
    <w:rsid w:val="00A75955"/>
    <w:rsid w:val="00A92A51"/>
    <w:rsid w:val="00A9666D"/>
    <w:rsid w:val="00AA5822"/>
    <w:rsid w:val="00AB655B"/>
    <w:rsid w:val="00AE5D3F"/>
    <w:rsid w:val="00AF35A5"/>
    <w:rsid w:val="00B059C4"/>
    <w:rsid w:val="00B16DDF"/>
    <w:rsid w:val="00BB7CEA"/>
    <w:rsid w:val="00C0339F"/>
    <w:rsid w:val="00C3355B"/>
    <w:rsid w:val="00C36EB4"/>
    <w:rsid w:val="00C80D99"/>
    <w:rsid w:val="00CC075C"/>
    <w:rsid w:val="00CC3C26"/>
    <w:rsid w:val="00CC5A0E"/>
    <w:rsid w:val="00D05219"/>
    <w:rsid w:val="00D11B9F"/>
    <w:rsid w:val="00D1614D"/>
    <w:rsid w:val="00D379D9"/>
    <w:rsid w:val="00D450E6"/>
    <w:rsid w:val="00D46A5F"/>
    <w:rsid w:val="00D65898"/>
    <w:rsid w:val="00D7284B"/>
    <w:rsid w:val="00D72B84"/>
    <w:rsid w:val="00D90F09"/>
    <w:rsid w:val="00DB4D56"/>
    <w:rsid w:val="00DC0593"/>
    <w:rsid w:val="00DC116B"/>
    <w:rsid w:val="00DC3275"/>
    <w:rsid w:val="00E15642"/>
    <w:rsid w:val="00E93468"/>
    <w:rsid w:val="00EE065B"/>
    <w:rsid w:val="00F55CAA"/>
    <w:rsid w:val="00F7053E"/>
    <w:rsid w:val="00F90668"/>
    <w:rsid w:val="00F94AC5"/>
    <w:rsid w:val="00FA789E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BDBD4182</Template>
  <TotalTime>45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10</cp:revision>
  <dcterms:created xsi:type="dcterms:W3CDTF">2025-03-11T12:17:00Z</dcterms:created>
  <dcterms:modified xsi:type="dcterms:W3CDTF">2026-06-24T11:02:00Z</dcterms:modified>
</cp:coreProperties>
</file>